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349D258C" w:rsidR="0029533F" w:rsidRPr="00DA1614" w:rsidRDefault="008A4383" w:rsidP="00CA037D">
      <w:pPr>
        <w:pStyle w:val="Pagedecouverture"/>
      </w:pPr>
      <w:r>
        <w:rPr>
          <w:noProof/>
        </w:rPr>
        <w:drawing>
          <wp:inline distT="0" distB="0" distL="0" distR="0" wp14:anchorId="2958B2C9" wp14:editId="7723D487">
            <wp:extent cx="5783580" cy="4541520"/>
            <wp:effectExtent l="0" t="0" r="0" b="0"/>
            <wp:docPr id="3" name="Billede 1" descr="BBCCD057-F70A-4CE5-8161-D8485B8FE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D057-F70A-4CE5-8161-D8485B8FE1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1520"/>
                    </a:xfrm>
                    <a:prstGeom prst="rect">
                      <a:avLst/>
                    </a:prstGeom>
                    <a:noFill/>
                    <a:ln>
                      <a:noFill/>
                    </a:ln>
                  </pic:spPr>
                </pic:pic>
              </a:graphicData>
            </a:graphic>
          </wp:inline>
        </w:drawing>
      </w:r>
    </w:p>
    <w:p w14:paraId="4250285F" w14:textId="77777777" w:rsidR="0060746D" w:rsidRPr="00DA1614" w:rsidRDefault="0060746D">
      <w:pPr>
        <w:sectPr w:rsidR="0060746D" w:rsidRPr="00DA1614" w:rsidSect="00CA037D">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624110E4" w:rsidR="0060746D" w:rsidRPr="00DA1614" w:rsidRDefault="00CA037D" w:rsidP="00CA037D">
      <w:pPr>
        <w:pStyle w:val="Typedudocument"/>
      </w:pPr>
      <w:r w:rsidRPr="00CA037D">
        <w:lastRenderedPageBreak/>
        <w:t>COMMISSION IMPLEMENTING DECISION</w:t>
      </w:r>
    </w:p>
    <w:p w14:paraId="0F259A73" w14:textId="4F56474D" w:rsidR="0060746D" w:rsidRPr="00DA1614" w:rsidRDefault="00CA037D" w:rsidP="00CA037D">
      <w:pPr>
        <w:pStyle w:val="Datedadoption"/>
      </w:pPr>
      <w:r w:rsidRPr="00CA037D">
        <w:t xml:space="preserve">of </w:t>
      </w:r>
      <w:r w:rsidRPr="00CA037D">
        <w:rPr>
          <w:rStyle w:val="Marker2"/>
        </w:rPr>
        <w:t>XXX</w:t>
      </w:r>
    </w:p>
    <w:p w14:paraId="39F18C8F" w14:textId="06D75F44" w:rsidR="00EF40E8" w:rsidRPr="008D1182" w:rsidRDefault="00CA037D" w:rsidP="00CA037D">
      <w:pPr>
        <w:pStyle w:val="Titreobjet"/>
      </w:pPr>
      <w:bookmarkStart w:id="0" w:name="_Hlk150359678"/>
      <w:r w:rsidRPr="00CA037D">
        <w:t>authorising the mechanical PET recycling process ‘KREYENBORG IR Clean+’ in accordance with Regulation (EU) 2022/1616 on recycled plastic materials and articles intended to come into contact with foods</w:t>
      </w:r>
    </w:p>
    <w:bookmarkEnd w:id="0"/>
    <w:p w14:paraId="49BD41D5" w14:textId="195982CF" w:rsidR="0060746D" w:rsidRPr="008D1182" w:rsidRDefault="00CA037D" w:rsidP="00CA037D">
      <w:pPr>
        <w:pStyle w:val="Languesfaisantfoi"/>
      </w:pPr>
      <w:r w:rsidRPr="00CA037D">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3E301CF"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1F15D6" w:rsidRPr="001F15D6">
        <w:t>KREYENBORG IR Clean+</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497DE9">
        <w:t>3</w:t>
      </w:r>
      <w:r w:rsidR="00610E87" w:rsidRPr="00EE4E27">
        <w:t>-</w:t>
      </w:r>
      <w:r w:rsidR="00077997" w:rsidRPr="00EE4E27">
        <w:t>0</w:t>
      </w:r>
      <w:r w:rsidR="007C677F" w:rsidRPr="00EE4E27">
        <w:t>0</w:t>
      </w:r>
      <w:r w:rsidR="00497DE9">
        <w:t>4</w:t>
      </w:r>
      <w:r w:rsidR="001F15D6">
        <w:t>64</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conditions at least as severe as in the challenge test </w:t>
      </w:r>
      <w:r w:rsidR="007F6B9E" w:rsidRPr="008D1182">
        <w:lastRenderedPageBreak/>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1103D97B"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1F15D6" w:rsidRPr="001F15D6">
        <w:t>DEA-5OF-1AD</w:t>
      </w:r>
      <w:r w:rsidR="0060746D" w:rsidRPr="00EE4E27">
        <w:t>.</w:t>
      </w:r>
    </w:p>
    <w:p w14:paraId="0BFAA2D6" w14:textId="1012E0A5"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1F15D6" w:rsidRPr="001F15D6">
        <w:t>KREYENBORG IR Clean+</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7B034149" w:rsidR="00DA1614" w:rsidRPr="00EE4E27" w:rsidRDefault="00D712CE" w:rsidP="00CA037D">
      <w:pPr>
        <w:pStyle w:val="NumPar1"/>
      </w:pPr>
      <w:r w:rsidRPr="00EE4E27">
        <w:t>The r</w:t>
      </w:r>
      <w:r w:rsidR="00970DB4" w:rsidRPr="00EE4E27">
        <w:t>ecycling process ‘</w:t>
      </w:r>
      <w:r w:rsidR="001F15D6" w:rsidRPr="001F15D6">
        <w:t>KREYENBORG IR Clean+</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A58C70E" w:rsidR="004654E5" w:rsidRPr="00FA3A65" w:rsidRDefault="004654E5" w:rsidP="00CA037D">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1F15D6" w:rsidRPr="001F15D6">
        <w:t>KREYENBORG IR Clean+</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1F15D6" w:rsidRPr="001F15D6">
        <w:rPr>
          <w:lang w:val="en-IE"/>
        </w:rPr>
        <w:t>Kreyenborg GmbH &amp; Co. KG</w:t>
      </w:r>
      <w:r w:rsidR="001F15D6">
        <w:rPr>
          <w:lang w:val="en-IE"/>
        </w:rPr>
        <w:t xml:space="preserve">, </w:t>
      </w:r>
      <w:r w:rsidR="001F15D6" w:rsidRPr="001F15D6">
        <w:rPr>
          <w:lang w:val="en-IE"/>
        </w:rPr>
        <w:t>Messingweg 18, D-48308 Senden, Germany</w:t>
      </w:r>
      <w:r w:rsidR="000B3FE4">
        <w:rPr>
          <w:lang w:val="en-IE"/>
        </w:rPr>
        <w:t>.</w:t>
      </w:r>
    </w:p>
    <w:bookmarkEnd w:id="8"/>
    <w:p w14:paraId="23D73E52" w14:textId="1A7B1E9C" w:rsidR="0060746D" w:rsidRPr="008D1182" w:rsidRDefault="0060746D" w:rsidP="00CA037D">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5B7E67D1" w:rsidR="0060746D" w:rsidRPr="008D1182" w:rsidRDefault="0060746D" w:rsidP="00CA037D">
      <w:pPr>
        <w:pStyle w:val="NumPar1"/>
        <w:numPr>
          <w:ilvl w:val="0"/>
          <w:numId w:val="28"/>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11BDAB24" w:rsidR="00DA1614" w:rsidRPr="008D1182" w:rsidRDefault="00DA1614" w:rsidP="00CA037D">
      <w:pPr>
        <w:pStyle w:val="NumPar1"/>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7606C020" w:rsidR="00776B9E" w:rsidRPr="008D1182" w:rsidRDefault="005A2F12" w:rsidP="00CA037D">
      <w:pPr>
        <w:pStyle w:val="NumPar1"/>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lastRenderedPageBreak/>
        <w:t>the relevant instructions necessary for complying with Article 5;</w:t>
      </w:r>
    </w:p>
    <w:p w14:paraId="17AF104F" w14:textId="77777777" w:rsidR="005805B9" w:rsidRDefault="00D712CE" w:rsidP="005805B9">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559FB68D" w:rsidR="002C6D69" w:rsidRPr="00CA037D" w:rsidRDefault="0060746D" w:rsidP="00401238">
      <w:pPr>
        <w:rPr>
          <w:lang w:val="de-DE"/>
        </w:rPr>
      </w:pPr>
      <w:r w:rsidRPr="00EE4E27">
        <w:rPr>
          <w:lang w:val="en-IE"/>
        </w:rPr>
        <w:t>This Decision is addressed to</w:t>
      </w:r>
      <w:r w:rsidR="00484C91" w:rsidRPr="00EE4E27">
        <w:rPr>
          <w:lang w:val="en-IE"/>
        </w:rPr>
        <w:t xml:space="preserve"> </w:t>
      </w:r>
      <w:r w:rsidR="001F15D6" w:rsidRPr="001F15D6">
        <w:rPr>
          <w:lang w:val="en-IE"/>
        </w:rPr>
        <w:t xml:space="preserve">Kreyenborg GmbH &amp; Co. </w:t>
      </w:r>
      <w:r w:rsidR="001F15D6" w:rsidRPr="00CA037D">
        <w:rPr>
          <w:lang w:val="de-DE"/>
        </w:rPr>
        <w:t>KG, Messingweg 18, D-48308 Senden, Germany</w:t>
      </w:r>
      <w:r w:rsidR="00EE4E27" w:rsidRPr="00CA037D">
        <w:rPr>
          <w:lang w:val="de-DE"/>
        </w:rPr>
        <w:t>.</w:t>
      </w:r>
      <w:r w:rsidR="006F613D" w:rsidRPr="00CA037D">
        <w:rPr>
          <w:lang w:val="de-DE"/>
        </w:rPr>
        <w:t xml:space="preserve"> </w:t>
      </w:r>
    </w:p>
    <w:p w14:paraId="549535A9" w14:textId="0FF3E823" w:rsidR="0060746D" w:rsidRPr="008D1182" w:rsidRDefault="00CA037D" w:rsidP="00CA037D">
      <w:pPr>
        <w:pStyle w:val="Fait"/>
      </w:pPr>
      <w:r w:rsidRPr="00CA037D">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CA037D">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84BE" w14:textId="5B930EBC" w:rsidR="00CA037D" w:rsidRPr="00CA037D" w:rsidRDefault="00CA037D" w:rsidP="00CA037D">
    <w:pPr>
      <w:pStyle w:val="Sidefod"/>
      <w:rPr>
        <w:rFonts w:ascii="Arial" w:hAnsi="Arial" w:cs="Arial"/>
        <w:b/>
        <w:sz w:val="48"/>
      </w:rPr>
    </w:pPr>
    <w:r w:rsidRPr="00CA037D">
      <w:rPr>
        <w:rFonts w:ascii="Arial" w:hAnsi="Arial" w:cs="Arial"/>
        <w:b/>
        <w:sz w:val="48"/>
      </w:rPr>
      <w:t>EN</w:t>
    </w:r>
    <w:r w:rsidRPr="00CA037D">
      <w:rPr>
        <w:rFonts w:ascii="Arial" w:hAnsi="Arial" w:cs="Arial"/>
        <w:b/>
        <w:sz w:val="48"/>
      </w:rPr>
      <w:tab/>
    </w:r>
    <w:r w:rsidRPr="00CA037D">
      <w:rPr>
        <w:rFonts w:ascii="Arial" w:hAnsi="Arial" w:cs="Arial"/>
        <w:b/>
        <w:sz w:val="48"/>
      </w:rPr>
      <w:tab/>
    </w:r>
    <w:r w:rsidRPr="00CA037D">
      <w:tab/>
    </w:r>
    <w:r w:rsidRPr="00CA037D">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6F8B" w14:textId="3012D578" w:rsidR="00CA037D" w:rsidRPr="00CA037D" w:rsidRDefault="00CA037D" w:rsidP="00CA037D">
    <w:pPr>
      <w:pStyle w:val="Sidefod"/>
      <w:rPr>
        <w:rFonts w:ascii="Arial" w:hAnsi="Arial" w:cs="Arial"/>
        <w:b/>
        <w:sz w:val="48"/>
      </w:rPr>
    </w:pPr>
    <w:r w:rsidRPr="00CA037D">
      <w:rPr>
        <w:rFonts w:ascii="Arial" w:hAnsi="Arial" w:cs="Arial"/>
        <w:b/>
        <w:sz w:val="48"/>
      </w:rPr>
      <w:t>EN</w:t>
    </w:r>
    <w:r w:rsidRPr="00CA037D">
      <w:rPr>
        <w:rFonts w:ascii="Arial" w:hAnsi="Arial" w:cs="Arial"/>
        <w:b/>
        <w:sz w:val="48"/>
      </w:rPr>
      <w:tab/>
    </w:r>
    <w:r w:rsidRPr="00CA037D">
      <w:rPr>
        <w:rFonts w:ascii="Arial" w:hAnsi="Arial" w:cs="Arial"/>
        <w:b/>
        <w:sz w:val="48"/>
      </w:rPr>
      <w:tab/>
    </w:r>
    <w:r w:rsidRPr="00CA037D">
      <w:tab/>
    </w:r>
    <w:r w:rsidRPr="00CA037D">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BA38" w14:textId="77777777" w:rsidR="00CA037D" w:rsidRPr="00CA037D" w:rsidRDefault="00CA037D" w:rsidP="00CA037D">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65B8" w14:textId="77777777" w:rsidR="00CA037D" w:rsidRPr="00401238" w:rsidRDefault="00CA037D"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6E88" w14:textId="052AA6A0" w:rsidR="00CA037D" w:rsidRPr="00CA037D" w:rsidRDefault="00CA037D" w:rsidP="00CA037D">
    <w:pPr>
      <w:pStyle w:val="Sidefod"/>
      <w:rPr>
        <w:rFonts w:ascii="Arial" w:hAnsi="Arial" w:cs="Arial"/>
        <w:b/>
        <w:sz w:val="48"/>
      </w:rPr>
    </w:pPr>
    <w:r w:rsidRPr="00CA037D">
      <w:rPr>
        <w:rFonts w:ascii="Arial" w:hAnsi="Arial" w:cs="Arial"/>
        <w:sz w:val="48"/>
      </w:rPr>
      <w:t>EN</w:t>
    </w:r>
    <w:r w:rsidRPr="00CA037D">
      <w:rPr>
        <w:rFonts w:ascii="Arial" w:hAnsi="Arial" w:cs="Arial"/>
        <w:sz w:val="48"/>
      </w:rPr>
      <w:tab/>
    </w:r>
    <w:r>
      <w:fldChar w:fldCharType="begin"/>
    </w:r>
    <w:r>
      <w:instrText xml:space="preserve"> PAGE  \* MERGEFORMAT </w:instrText>
    </w:r>
    <w:r>
      <w:fldChar w:fldCharType="separate"/>
    </w:r>
    <w:r>
      <w:rPr>
        <w:noProof/>
      </w:rPr>
      <w:t>1</w:t>
    </w:r>
    <w:r>
      <w:fldChar w:fldCharType="end"/>
    </w:r>
    <w:r>
      <w:tab/>
    </w:r>
    <w:r w:rsidRPr="00CA037D">
      <w:tab/>
    </w:r>
    <w:r w:rsidRPr="00CA037D">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CA037D">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6FEC1AD8" w:rsidR="00FB4AFA" w:rsidRDefault="008A4383"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3EFC4B93">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281FF4D5" w14:textId="77777777" w:rsidR="008A4383" w:rsidRDefault="008A4383" w:rsidP="008A438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281FF4D5" w14:textId="77777777" w:rsidR="008A4383" w:rsidRDefault="008A4383" w:rsidP="008A438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3FEC98DA">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C14926A" w14:textId="77777777" w:rsidR="008A4383" w:rsidRDefault="008A4383" w:rsidP="008A438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4C14926A" w14:textId="77777777" w:rsidR="008A4383" w:rsidRDefault="008A4383" w:rsidP="008A438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415D07AB" w:rsidR="0060746D" w:rsidRPr="00AE0253" w:rsidRDefault="0060746D" w:rsidP="001F15D6">
      <w:pPr>
        <w:autoSpaceDE w:val="0"/>
        <w:autoSpaceDN w:val="0"/>
        <w:adjustRightInd w:val="0"/>
        <w:spacing w:before="0" w:after="0"/>
        <w:ind w:left="709" w:hanging="709"/>
        <w:jc w:val="left"/>
        <w:rPr>
          <w:sz w:val="18"/>
          <w:szCs w:val="18"/>
          <w:lang w:val="en-IE"/>
        </w:rPr>
      </w:pPr>
      <w:r w:rsidRPr="00441884">
        <w:rPr>
          <w:rStyle w:val="Fodnotehenvisning"/>
        </w:rPr>
        <w:footnoteRef/>
      </w:r>
      <w:r w:rsidRPr="00F30F18">
        <w:tab/>
      </w:r>
      <w:r w:rsidR="00AE0253" w:rsidRPr="00EE4E27">
        <w:rPr>
          <w:sz w:val="20"/>
          <w:szCs w:val="20"/>
        </w:rPr>
        <w:t xml:space="preserve">EFSA Panel on Food Contact Materials, Enzymes, Flavourings and Processing Aids (CEF); </w:t>
      </w:r>
      <w:r w:rsidR="00497DE9" w:rsidRPr="00497DE9">
        <w:rPr>
          <w:sz w:val="20"/>
          <w:szCs w:val="20"/>
        </w:rPr>
        <w:t xml:space="preserve">2025. </w:t>
      </w:r>
      <w:r w:rsidR="001F15D6" w:rsidRPr="001F15D6">
        <w:rPr>
          <w:sz w:val="20"/>
          <w:szCs w:val="20"/>
        </w:rPr>
        <w:t>Safety assessment of the process KREYENBORG</w:t>
      </w:r>
      <w:r w:rsidR="001F15D6">
        <w:rPr>
          <w:sz w:val="20"/>
          <w:szCs w:val="20"/>
        </w:rPr>
        <w:t xml:space="preserve"> </w:t>
      </w:r>
      <w:r w:rsidR="001F15D6" w:rsidRPr="001F15D6">
        <w:rPr>
          <w:sz w:val="20"/>
          <w:szCs w:val="20"/>
        </w:rPr>
        <w:t>IR Clean+ (universal) used to recycle post-consumer</w:t>
      </w:r>
      <w:r w:rsidR="001F15D6">
        <w:rPr>
          <w:sz w:val="20"/>
          <w:szCs w:val="20"/>
        </w:rPr>
        <w:t xml:space="preserve"> </w:t>
      </w:r>
      <w:r w:rsidR="001F15D6" w:rsidRPr="001F15D6">
        <w:rPr>
          <w:sz w:val="20"/>
          <w:szCs w:val="20"/>
        </w:rPr>
        <w:t>PET into food contact materials. EFSA Journal, 23(6), e9493.</w:t>
      </w:r>
      <w:r w:rsidR="001F15D6">
        <w:rPr>
          <w:sz w:val="20"/>
          <w:szCs w:val="20"/>
        </w:rPr>
        <w:t xml:space="preserve"> </w:t>
      </w:r>
      <w:hyperlink r:id="rId2" w:history="1">
        <w:r w:rsidR="001F15D6" w:rsidRPr="00A30C5C">
          <w:rPr>
            <w:rStyle w:val="Hyperlink"/>
            <w:sz w:val="20"/>
            <w:szCs w:val="20"/>
          </w:rPr>
          <w:t>https://doi.org/10.2903/j.efsa.2025.9493</w:t>
        </w:r>
      </w:hyperlink>
      <w:r w:rsidR="001F15D6">
        <w:rPr>
          <w:sz w:val="20"/>
          <w:szCs w:val="20"/>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118B7" w14:textId="77777777" w:rsidR="00CA037D" w:rsidRPr="00CA037D" w:rsidRDefault="00CA037D" w:rsidP="00CA037D">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74FB4" w14:textId="77777777" w:rsidR="00CA037D" w:rsidRPr="00CA037D" w:rsidRDefault="00CA037D" w:rsidP="00CA037D">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3AA6A" w14:textId="77777777" w:rsidR="00CA037D" w:rsidRPr="00CA037D" w:rsidRDefault="00CA037D" w:rsidP="00CA037D">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1C9" w14:textId="77777777" w:rsidR="00CA037D" w:rsidRDefault="00CA037D">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1F70" w14:textId="77777777" w:rsidR="00CA037D" w:rsidRDefault="00CA037D">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0E02B53C"/>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961304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06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BBCCD057-F70A-4CE5-8161-D8485B8FE155"/>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KREYENBORG IR Clean+\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3FE4"/>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15D6"/>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A268C"/>
    <w:rsid w:val="003A395E"/>
    <w:rsid w:val="003B2205"/>
    <w:rsid w:val="003B7802"/>
    <w:rsid w:val="003C2E0A"/>
    <w:rsid w:val="003C3291"/>
    <w:rsid w:val="003C460B"/>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97DE9"/>
    <w:rsid w:val="004A1F27"/>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7AF5"/>
    <w:rsid w:val="00577FF5"/>
    <w:rsid w:val="005805B9"/>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54D6"/>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4383"/>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92BD1"/>
    <w:rsid w:val="009952C0"/>
    <w:rsid w:val="009A1970"/>
    <w:rsid w:val="009A5D06"/>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2192B"/>
    <w:rsid w:val="00B34E45"/>
    <w:rsid w:val="00B34EA7"/>
    <w:rsid w:val="00B51603"/>
    <w:rsid w:val="00B56B05"/>
    <w:rsid w:val="00B612A8"/>
    <w:rsid w:val="00B65264"/>
    <w:rsid w:val="00B65F63"/>
    <w:rsid w:val="00B723D3"/>
    <w:rsid w:val="00B7454D"/>
    <w:rsid w:val="00B81BF2"/>
    <w:rsid w:val="00B83F9B"/>
    <w:rsid w:val="00B85F0A"/>
    <w:rsid w:val="00B91725"/>
    <w:rsid w:val="00B93B3F"/>
    <w:rsid w:val="00BB3395"/>
    <w:rsid w:val="00BC507D"/>
    <w:rsid w:val="00BC667A"/>
    <w:rsid w:val="00BE1F8B"/>
    <w:rsid w:val="00BE2F4A"/>
    <w:rsid w:val="00BF68C8"/>
    <w:rsid w:val="00C00F39"/>
    <w:rsid w:val="00C01621"/>
    <w:rsid w:val="00C02C32"/>
    <w:rsid w:val="00C12301"/>
    <w:rsid w:val="00C13639"/>
    <w:rsid w:val="00C1368B"/>
    <w:rsid w:val="00C27311"/>
    <w:rsid w:val="00C50AB1"/>
    <w:rsid w:val="00C512E2"/>
    <w:rsid w:val="00C54464"/>
    <w:rsid w:val="00C54515"/>
    <w:rsid w:val="00C80DDF"/>
    <w:rsid w:val="00C869AE"/>
    <w:rsid w:val="00CA037D"/>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C016F"/>
    <w:rsid w:val="00DC59D0"/>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A65"/>
    <w:rsid w:val="00FA3BEF"/>
    <w:rsid w:val="00FA579E"/>
    <w:rsid w:val="00FA5B36"/>
    <w:rsid w:val="00FA6E1E"/>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CA037D"/>
    <w:pPr>
      <w:tabs>
        <w:tab w:val="center" w:pos="4535"/>
        <w:tab w:val="right" w:pos="9071"/>
      </w:tabs>
      <w:spacing w:before="0"/>
    </w:pPr>
  </w:style>
  <w:style w:type="character" w:customStyle="1" w:styleId="SidehovedTegn">
    <w:name w:val="Sidehoved Tegn"/>
    <w:basedOn w:val="Standardskrifttypeiafsnit"/>
    <w:link w:val="Sidehoved"/>
    <w:uiPriority w:val="99"/>
    <w:rsid w:val="00CA037D"/>
    <w:rPr>
      <w:rFonts w:ascii="Times New Roman" w:hAnsi="Times New Roman" w:cs="Times New Roman"/>
      <w:sz w:val="24"/>
      <w:lang w:val="en-GB"/>
    </w:rPr>
  </w:style>
  <w:style w:type="paragraph" w:styleId="Sidefod">
    <w:name w:val="footer"/>
    <w:basedOn w:val="Normal"/>
    <w:link w:val="SidefodTegn"/>
    <w:uiPriority w:val="99"/>
    <w:unhideWhenUsed/>
    <w:rsid w:val="00CA037D"/>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CA037D"/>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CA037D"/>
    <w:pPr>
      <w:tabs>
        <w:tab w:val="center" w:pos="7285"/>
        <w:tab w:val="right" w:pos="14003"/>
      </w:tabs>
      <w:spacing w:before="0"/>
    </w:pPr>
  </w:style>
  <w:style w:type="paragraph" w:customStyle="1" w:styleId="FooterLandscape">
    <w:name w:val="FooterLandscape"/>
    <w:basedOn w:val="Normal"/>
    <w:rsid w:val="00CA037D"/>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CA037D"/>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CA037D"/>
    <w:pPr>
      <w:spacing w:before="0"/>
      <w:jc w:val="right"/>
    </w:pPr>
    <w:rPr>
      <w:sz w:val="28"/>
    </w:rPr>
  </w:style>
  <w:style w:type="paragraph" w:customStyle="1" w:styleId="FooterSensitivity">
    <w:name w:val="Footer Sensitivity"/>
    <w:basedOn w:val="Normal"/>
    <w:rsid w:val="00CA037D"/>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CA037D"/>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CA037D"/>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CA037D"/>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CA037D"/>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9205">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2903/j.efsa.2025.9493" TargetMode="External"/><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3.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4.xml><?xml version="1.0" encoding="utf-8"?>
<ds:datastoreItem xmlns:ds="http://schemas.openxmlformats.org/officeDocument/2006/customXml" ds:itemID="{2898A28B-7B86-4097-B4EC-0C55024DD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1285</Words>
  <Characters>6995</Characters>
  <Application>Microsoft Office Word</Application>
  <DocSecurity>0</DocSecurity>
  <Lines>129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2026-03-18T12:57:00Z</dcterms:created>
  <dcterms:modified xsi:type="dcterms:W3CDTF">2026-03-18T12:57:00Z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